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8F" w:rsidRDefault="00E4708F" w:rsidP="00E4708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</w:rPr>
        <w:t>Unknown CLERKE</w:t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    (fl.1484)</w:t>
      </w:r>
    </w:p>
    <w:p w:rsidR="00E4708F" w:rsidRDefault="00E4708F" w:rsidP="00E4708F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E4708F" w:rsidRDefault="00E4708F" w:rsidP="00E4708F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E4708F" w:rsidRDefault="00E4708F" w:rsidP="00E4708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He made a plaint of debt against John Mylyton of Rewe, Devon(q.v.).</w:t>
      </w:r>
    </w:p>
    <w:p w:rsidR="00E4708F" w:rsidRDefault="00E4708F" w:rsidP="00E4708F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(http://aalt.law.uh.edu/Indices/CP40Indices/CP40no883Pl.htm )</w:t>
      </w:r>
    </w:p>
    <w:p w:rsidR="00E4708F" w:rsidRDefault="00E4708F" w:rsidP="00E4708F">
      <w:pPr>
        <w:rPr>
          <w:rFonts w:ascii="Times New Roman" w:hAnsi="Times New Roman" w:cs="Times New Roman"/>
        </w:rPr>
      </w:pPr>
    </w:p>
    <w:p w:rsidR="00E4708F" w:rsidRDefault="00E4708F" w:rsidP="00E4708F">
      <w:pPr>
        <w:rPr>
          <w:rFonts w:ascii="Times New Roman" w:hAnsi="Times New Roman" w:cs="Times New Roman"/>
        </w:rPr>
      </w:pPr>
    </w:p>
    <w:p w:rsidR="00E4708F" w:rsidRDefault="00E4708F" w:rsidP="00E470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2017</w:t>
      </w:r>
    </w:p>
    <w:p w:rsidR="006B2F86" w:rsidRPr="00E71FC3" w:rsidRDefault="00D63F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08F" w:rsidRDefault="00E4708F" w:rsidP="00E71FC3">
      <w:r>
        <w:separator/>
      </w:r>
    </w:p>
  </w:endnote>
  <w:endnote w:type="continuationSeparator" w:id="0">
    <w:p w:rsidR="00E4708F" w:rsidRDefault="00E470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08F" w:rsidRDefault="00E4708F" w:rsidP="00E71FC3">
      <w:r>
        <w:separator/>
      </w:r>
    </w:p>
  </w:footnote>
  <w:footnote w:type="continuationSeparator" w:id="0">
    <w:p w:rsidR="00E4708F" w:rsidRDefault="00E470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8F"/>
    <w:rsid w:val="001A7C09"/>
    <w:rsid w:val="00577BD5"/>
    <w:rsid w:val="00656CBA"/>
    <w:rsid w:val="006A1F77"/>
    <w:rsid w:val="00733BE7"/>
    <w:rsid w:val="00AB52E8"/>
    <w:rsid w:val="00B16D3F"/>
    <w:rsid w:val="00BB41AC"/>
    <w:rsid w:val="00CD1E57"/>
    <w:rsid w:val="00D63FE7"/>
    <w:rsid w:val="00E470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8D247"/>
  <w15:chartTrackingRefBased/>
  <w15:docId w15:val="{C4007E78-A802-4D3D-B768-F2098C6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70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7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2017-06-27T20:46:00Z</dcterms:created>
  <dcterms:modified xsi:type="dcterms:W3CDTF">2017-06-27T20:47:00Z</dcterms:modified>
</cp:coreProperties>
</file>